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2724A" w14:textId="6FB3A08F" w:rsidR="006B2F86" w:rsidRDefault="00405ABD" w:rsidP="00E71FC3">
      <w:pPr>
        <w:pStyle w:val="NoSpacing"/>
      </w:pPr>
      <w:r>
        <w:rPr>
          <w:u w:val="single"/>
        </w:rPr>
        <w:t>Cornelius JOHNSON</w:t>
      </w:r>
      <w:r>
        <w:t xml:space="preserve">  </w:t>
      </w:r>
      <w:proofErr w:type="gramStart"/>
      <w:r>
        <w:t xml:space="preserve">   (</w:t>
      </w:r>
      <w:proofErr w:type="gramEnd"/>
      <w:r>
        <w:t>fl.1502-3)</w:t>
      </w:r>
    </w:p>
    <w:p w14:paraId="59238AEE" w14:textId="453F0057" w:rsidR="00405ABD" w:rsidRDefault="00405ABD" w:rsidP="00E71FC3">
      <w:pPr>
        <w:pStyle w:val="NoSpacing"/>
      </w:pPr>
      <w:r>
        <w:t>of Hull. Beer brewer.</w:t>
      </w:r>
    </w:p>
    <w:p w14:paraId="1CFCE086" w14:textId="2C3E4322" w:rsidR="00405ABD" w:rsidRDefault="00405ABD" w:rsidP="00E71FC3">
      <w:pPr>
        <w:pStyle w:val="NoSpacing"/>
      </w:pPr>
    </w:p>
    <w:p w14:paraId="6BA229A5" w14:textId="472484EB" w:rsidR="00405ABD" w:rsidRDefault="00405ABD" w:rsidP="00E71FC3">
      <w:pPr>
        <w:pStyle w:val="NoSpacing"/>
      </w:pPr>
    </w:p>
    <w:p w14:paraId="5F0C0D73" w14:textId="5FB3EBCC" w:rsidR="00405ABD" w:rsidRDefault="00405ABD" w:rsidP="00E71FC3">
      <w:pPr>
        <w:pStyle w:val="NoSpacing"/>
      </w:pPr>
      <w:r>
        <w:t xml:space="preserve">  8 Aug.1502</w:t>
      </w:r>
      <w:r>
        <w:tab/>
        <w:t>He made his Will.   (W.Y.R. p.94)</w:t>
      </w:r>
    </w:p>
    <w:p w14:paraId="1469CC9A" w14:textId="6ACA1374" w:rsidR="00405ABD" w:rsidRDefault="00405ABD" w:rsidP="00E71FC3">
      <w:pPr>
        <w:pStyle w:val="NoSpacing"/>
      </w:pPr>
      <w:r>
        <w:t>13 Jan.</w:t>
      </w:r>
      <w:r>
        <w:tab/>
        <w:t>1503</w:t>
      </w:r>
      <w:r>
        <w:tab/>
        <w:t>Probate of his Will.   (ibid.)</w:t>
      </w:r>
    </w:p>
    <w:p w14:paraId="6559369C" w14:textId="2A90E70C" w:rsidR="00405ABD" w:rsidRDefault="00405ABD" w:rsidP="00E71FC3">
      <w:pPr>
        <w:pStyle w:val="NoSpacing"/>
      </w:pPr>
    </w:p>
    <w:p w14:paraId="13FC922D" w14:textId="5B808184" w:rsidR="00405ABD" w:rsidRDefault="00405ABD" w:rsidP="00E71FC3">
      <w:pPr>
        <w:pStyle w:val="NoSpacing"/>
      </w:pPr>
    </w:p>
    <w:p w14:paraId="6BF5957E" w14:textId="60FFF1BE" w:rsidR="00405ABD" w:rsidRPr="00405ABD" w:rsidRDefault="00405ABD" w:rsidP="00E71FC3">
      <w:pPr>
        <w:pStyle w:val="NoSpacing"/>
      </w:pPr>
      <w:r>
        <w:t>26 January 2019</w:t>
      </w:r>
      <w:bookmarkStart w:id="0" w:name="_GoBack"/>
      <w:bookmarkEnd w:id="0"/>
    </w:p>
    <w:sectPr w:rsidR="00405ABD" w:rsidRPr="00405A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50159" w14:textId="77777777" w:rsidR="00405ABD" w:rsidRDefault="00405ABD" w:rsidP="00E71FC3">
      <w:pPr>
        <w:spacing w:after="0" w:line="240" w:lineRule="auto"/>
      </w:pPr>
      <w:r>
        <w:separator/>
      </w:r>
    </w:p>
  </w:endnote>
  <w:endnote w:type="continuationSeparator" w:id="0">
    <w:p w14:paraId="3894BE97" w14:textId="77777777" w:rsidR="00405ABD" w:rsidRDefault="00405A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FB1A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776E6" w14:textId="77777777" w:rsidR="00405ABD" w:rsidRDefault="00405ABD" w:rsidP="00E71FC3">
      <w:pPr>
        <w:spacing w:after="0" w:line="240" w:lineRule="auto"/>
      </w:pPr>
      <w:r>
        <w:separator/>
      </w:r>
    </w:p>
  </w:footnote>
  <w:footnote w:type="continuationSeparator" w:id="0">
    <w:p w14:paraId="2D77E405" w14:textId="77777777" w:rsidR="00405ABD" w:rsidRDefault="00405A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ABD"/>
    <w:rsid w:val="001A7C09"/>
    <w:rsid w:val="00405AB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D2E5D"/>
  <w15:chartTrackingRefBased/>
  <w15:docId w15:val="{1CDE8A50-0903-4914-AAED-7A6591188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2019-01-26T22:23:00Z</dcterms:created>
  <dcterms:modified xsi:type="dcterms:W3CDTF">2019-01-26T22:26:00Z</dcterms:modified>
</cp:coreProperties>
</file>